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BIJLAGE 2: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  <w:b/>
        </w:rPr>
        <w:t>Vergoedingen / Raamovereenkomst: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2.1.1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Beschikbaarheid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………/jaar;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2.1.2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Stalling per Mobiele Noodpomp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.……./jaar;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2.2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Tarieven materieel bij inzet: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Tractor tot en met 155 pk (zonder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Tractor &gt;155 pk(zonder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3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Shovel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4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Vrachtwagen (met autokraan)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5</w:t>
      </w:r>
      <w:r w:rsidRPr="00567C4C">
        <w:rPr>
          <w:rFonts w:eastAsia="Calibri"/>
        </w:rPr>
        <w:t xml:space="preserve"> 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Vrachtwagen met dieplader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6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Aanhangwagen / bandenwagen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7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tot 9 ton (mobiel)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8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&gt; 9 ton (mobiel)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9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(rups)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0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Mini-graver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proofErr w:type="spellStart"/>
      <w:r w:rsidRPr="00567C4C">
        <w:rPr>
          <w:rFonts w:eastAsia="Calibri"/>
        </w:rPr>
        <w:t>Verreiker</w:t>
      </w:r>
      <w:proofErr w:type="spellEnd"/>
      <w:r w:rsidRPr="00567C4C">
        <w:rPr>
          <w:rFonts w:eastAsia="Calibri"/>
        </w:rPr>
        <w:t xml:space="preserve"> incl. </w:t>
      </w:r>
      <w:proofErr w:type="spellStart"/>
      <w:r w:rsidRPr="00567C4C">
        <w:rPr>
          <w:rFonts w:eastAsia="Calibri"/>
        </w:rPr>
        <w:t>jip</w:t>
      </w:r>
      <w:proofErr w:type="spellEnd"/>
      <w:r w:rsidRPr="00567C4C">
        <w:rPr>
          <w:rFonts w:eastAsia="Calibri"/>
        </w:rPr>
        <w:t xml:space="preserve"> e.d. 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="00C3784D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Pomp …. (incl. tractor; 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3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Verkeersmaatregelen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nacalculatie;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4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Bouwhekken ter beveiliging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……../st/uur;</w:t>
      </w:r>
    </w:p>
    <w:p w:rsidR="00567C4C" w:rsidRPr="00567C4C" w:rsidRDefault="00567C4C" w:rsidP="00567C4C">
      <w:pPr>
        <w:rPr>
          <w:rFonts w:eastAsia="Calibri"/>
        </w:rPr>
      </w:pPr>
    </w:p>
    <w:p w:rsidR="007E2094" w:rsidRPr="00FF372D" w:rsidRDefault="00567C4C" w:rsidP="007E2094">
      <w:pPr>
        <w:rPr>
          <w:rFonts w:eastAsia="Calibri"/>
        </w:rPr>
      </w:pPr>
      <w:r w:rsidRPr="00567C4C">
        <w:rPr>
          <w:rFonts w:eastAsia="Calibri"/>
        </w:rPr>
        <w:t xml:space="preserve">Indien niet specifiek genoemd, zijn de uurtarieven materieel, behoudens tractoren, </w:t>
      </w:r>
      <w:r w:rsidR="007E2094">
        <w:rPr>
          <w:rFonts w:eastAsia="Calibri"/>
        </w:rPr>
        <w:t>a</w:t>
      </w:r>
      <w:r w:rsidR="007E2094" w:rsidRPr="00FF372D">
        <w:rPr>
          <w:rFonts w:eastAsia="Calibri"/>
        </w:rPr>
        <w:t xml:space="preserve">ll-in tarieven conform paragraaf  </w:t>
      </w:r>
      <w:r w:rsidR="000701FE">
        <w:rPr>
          <w:rFonts w:eastAsia="Calibri"/>
        </w:rPr>
        <w:t>7</w:t>
      </w:r>
      <w:r w:rsidR="007E2094" w:rsidRPr="00FF372D">
        <w:rPr>
          <w:rFonts w:eastAsia="Calibri"/>
        </w:rPr>
        <w:t>.</w:t>
      </w:r>
      <w:r w:rsidR="007E2094">
        <w:rPr>
          <w:rFonts w:eastAsia="Calibri"/>
        </w:rPr>
        <w:t>1</w:t>
      </w:r>
      <w:r w:rsidR="007E2094" w:rsidRPr="00FF372D">
        <w:rPr>
          <w:rFonts w:eastAsia="Calibri"/>
        </w:rPr>
        <w:t>.</w:t>
      </w:r>
      <w:r w:rsidR="000701FE">
        <w:rPr>
          <w:rFonts w:eastAsia="Calibri"/>
        </w:rPr>
        <w:t>2</w:t>
      </w:r>
      <w:r w:rsidR="007E2094" w:rsidRPr="00FF372D">
        <w:rPr>
          <w:rFonts w:eastAsia="Calibri"/>
        </w:rPr>
        <w:t xml:space="preserve">  van de Inschrijvingsleidraad.</w:t>
      </w:r>
    </w:p>
    <w:p w:rsidR="000701FE" w:rsidRDefault="00567C4C" w:rsidP="00567C4C">
      <w:pPr>
        <w:rPr>
          <w:rFonts w:eastAsia="Calibri"/>
        </w:rPr>
      </w:pPr>
      <w:r w:rsidRPr="00567C4C">
        <w:rPr>
          <w:rFonts w:eastAsia="Calibri"/>
        </w:rPr>
        <w:t xml:space="preserve">Verbruikte brandstof zal separaat tegen de op </w:t>
      </w:r>
      <w:r w:rsidR="00DC24A5">
        <w:rPr>
          <w:rFonts w:eastAsia="Calibri"/>
        </w:rPr>
        <w:t xml:space="preserve">het </w:t>
      </w:r>
      <w:bookmarkStart w:id="0" w:name="_GoBack"/>
      <w:bookmarkEnd w:id="0"/>
      <w:r w:rsidRPr="00567C4C">
        <w:rPr>
          <w:rFonts w:eastAsia="Calibri"/>
        </w:rPr>
        <w:t xml:space="preserve">moment </w:t>
      </w:r>
      <w:r w:rsidR="000701FE">
        <w:rPr>
          <w:rFonts w:eastAsia="Calibri"/>
        </w:rPr>
        <w:t xml:space="preserve">van inzet (datum melding door opdrachtgever tot plaatsing) </w:t>
      </w:r>
      <w:r w:rsidRPr="00567C4C">
        <w:rPr>
          <w:rFonts w:eastAsia="Calibri"/>
        </w:rPr>
        <w:t>geldende</w:t>
      </w:r>
      <w:r w:rsidR="000701FE">
        <w:rPr>
          <w:rFonts w:eastAsia="Calibri"/>
        </w:rPr>
        <w:t xml:space="preserve"> gemiddelde landelijke adviesprijs (GLA) </w:t>
      </w:r>
      <w:r w:rsidR="000701FE" w:rsidRPr="00567C4C">
        <w:rPr>
          <w:rFonts w:eastAsia="Calibri"/>
        </w:rPr>
        <w:t>worden afgerekend.</w:t>
      </w:r>
    </w:p>
    <w:p w:rsidR="00567C4C" w:rsidRPr="00567C4C" w:rsidRDefault="000701FE" w:rsidP="00567C4C">
      <w:pPr>
        <w:rPr>
          <w:rFonts w:eastAsia="Calibri"/>
        </w:rPr>
      </w:pPr>
      <w:hyperlink r:id="rId5" w:history="1">
        <w:r w:rsidRPr="00EA1ADA">
          <w:rPr>
            <w:rStyle w:val="Hyperlink"/>
            <w:rFonts w:eastAsia="Calibri"/>
          </w:rPr>
          <w:t>https://www.unitedconsumers.com/tanken/informatie/gemiddelde-landelijke-adviesprijs.asp</w:t>
        </w:r>
      </w:hyperlink>
      <w:r>
        <w:rPr>
          <w:rFonts w:eastAsia="Calibri"/>
        </w:rPr>
        <w:t xml:space="preserve"> 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2.3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Manuurtarieven bij inzet:</w:t>
      </w:r>
    </w:p>
    <w:p w:rsidR="003428E2" w:rsidRDefault="00567C4C" w:rsidP="00567C4C">
      <w:pPr>
        <w:rPr>
          <w:rFonts w:eastAsia="Calibri"/>
        </w:rPr>
      </w:pPr>
      <w:r w:rsidRPr="00567C4C">
        <w:rPr>
          <w:rFonts w:eastAsia="Calibri"/>
        </w:rPr>
        <w:t>2.3.1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Manuur</w:t>
      </w:r>
      <w:r w:rsidR="003428E2">
        <w:rPr>
          <w:rFonts w:eastAsia="Calibri"/>
        </w:rPr>
        <w:t xml:space="preserve"> </w:t>
      </w:r>
    </w:p>
    <w:p w:rsidR="00567C4C" w:rsidRPr="00567C4C" w:rsidRDefault="003428E2" w:rsidP="003428E2">
      <w:pPr>
        <w:ind w:left="708" w:firstLine="708"/>
        <w:rPr>
          <w:rFonts w:eastAsia="Calibri"/>
        </w:rPr>
      </w:pPr>
      <w:r>
        <w:rPr>
          <w:rFonts w:eastAsia="Calibri"/>
        </w:rPr>
        <w:t>(1 tarief voor al het in te zetten personeel)</w:t>
      </w:r>
      <w:r w:rsidR="00567C4C" w:rsidRPr="00567C4C">
        <w:rPr>
          <w:rFonts w:eastAsia="Calibri"/>
        </w:rPr>
        <w:tab/>
      </w:r>
      <w:r>
        <w:rPr>
          <w:rFonts w:eastAsia="Calibri"/>
        </w:rPr>
        <w:tab/>
      </w:r>
      <w:r w:rsidR="00567C4C" w:rsidRPr="00567C4C">
        <w:rPr>
          <w:rFonts w:eastAsia="Calibri"/>
        </w:rPr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2.3.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Voorman / uitvoerder / planner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 xml:space="preserve">Manuurtarieven zijn </w:t>
      </w:r>
      <w:r w:rsidRPr="00567C4C">
        <w:rPr>
          <w:rFonts w:eastAsia="Calibri"/>
          <w:i/>
        </w:rPr>
        <w:t>incl. verzekeringen, sociale lasten en bijkomende kosten.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2.4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Toeslag bijzondere uren conform cao Bouw &amp; Infra: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47"/>
        <w:gridCol w:w="1023"/>
        <w:gridCol w:w="1023"/>
        <w:gridCol w:w="1024"/>
        <w:gridCol w:w="1024"/>
        <w:gridCol w:w="1024"/>
        <w:gridCol w:w="1024"/>
        <w:gridCol w:w="1024"/>
      </w:tblGrid>
      <w:tr w:rsidR="00567C4C" w:rsidRPr="00567C4C" w:rsidTr="00A5161A">
        <w:tc>
          <w:tcPr>
            <w:tcW w:w="2047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Tijdstip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MA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DI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WO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DO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VR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ZA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ZO</w:t>
            </w:r>
          </w:p>
        </w:tc>
      </w:tr>
      <w:tr w:rsidR="00567C4C" w:rsidRPr="00567C4C" w:rsidTr="00A5161A">
        <w:tc>
          <w:tcPr>
            <w:tcW w:w="2047" w:type="dxa"/>
          </w:tcPr>
          <w:p w:rsidR="00567C4C" w:rsidRPr="00567C4C" w:rsidRDefault="007549E9" w:rsidP="00567C4C">
            <w:pPr>
              <w:rPr>
                <w:rFonts w:eastAsia="Calibri"/>
              </w:rPr>
            </w:pPr>
            <w:r>
              <w:rPr>
                <w:rFonts w:eastAsia="Calibri"/>
              </w:rPr>
              <w:t>00:00 – 07:</w:t>
            </w:r>
            <w:r w:rsidR="00567C4C" w:rsidRPr="00567C4C">
              <w:rPr>
                <w:rFonts w:eastAsia="Calibri"/>
              </w:rPr>
              <w:t>00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100%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50%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75%</w:t>
            </w:r>
          </w:p>
        </w:tc>
      </w:tr>
      <w:tr w:rsidR="007549E9" w:rsidRPr="00567C4C" w:rsidTr="00A5161A">
        <w:tc>
          <w:tcPr>
            <w:tcW w:w="2047" w:type="dxa"/>
          </w:tcPr>
          <w:p w:rsidR="007549E9" w:rsidRPr="00567C4C" w:rsidRDefault="007549E9" w:rsidP="00567C4C">
            <w:pPr>
              <w:rPr>
                <w:rFonts w:eastAsia="Calibri"/>
              </w:rPr>
            </w:pPr>
            <w:r>
              <w:rPr>
                <w:rFonts w:eastAsia="Calibri"/>
              </w:rPr>
              <w:t>07:00 – 19:00</w:t>
            </w:r>
          </w:p>
        </w:tc>
        <w:tc>
          <w:tcPr>
            <w:tcW w:w="1023" w:type="dxa"/>
          </w:tcPr>
          <w:p w:rsidR="007549E9" w:rsidRPr="00567C4C" w:rsidRDefault="007549E9" w:rsidP="00567C4C">
            <w:pPr>
              <w:rPr>
                <w:rFonts w:eastAsia="Calibri"/>
              </w:rPr>
            </w:pPr>
            <w:r>
              <w:rPr>
                <w:rFonts w:eastAsia="Calibri"/>
              </w:rPr>
              <w:t>n.v.t.</w:t>
            </w:r>
          </w:p>
        </w:tc>
        <w:tc>
          <w:tcPr>
            <w:tcW w:w="1023" w:type="dxa"/>
          </w:tcPr>
          <w:p w:rsidR="007549E9" w:rsidRDefault="007549E9">
            <w:r w:rsidRPr="004B41EF">
              <w:rPr>
                <w:rFonts w:eastAsia="Calibri"/>
              </w:rPr>
              <w:t>n.v.t.</w:t>
            </w:r>
          </w:p>
        </w:tc>
        <w:tc>
          <w:tcPr>
            <w:tcW w:w="1024" w:type="dxa"/>
          </w:tcPr>
          <w:p w:rsidR="007549E9" w:rsidRDefault="007549E9">
            <w:r w:rsidRPr="004B41EF">
              <w:rPr>
                <w:rFonts w:eastAsia="Calibri"/>
              </w:rPr>
              <w:t>n.v.t.</w:t>
            </w:r>
          </w:p>
        </w:tc>
        <w:tc>
          <w:tcPr>
            <w:tcW w:w="1024" w:type="dxa"/>
          </w:tcPr>
          <w:p w:rsidR="007549E9" w:rsidRDefault="007549E9">
            <w:r w:rsidRPr="004B41EF">
              <w:rPr>
                <w:rFonts w:eastAsia="Calibri"/>
              </w:rPr>
              <w:t>n.v.t.</w:t>
            </w:r>
          </w:p>
        </w:tc>
        <w:tc>
          <w:tcPr>
            <w:tcW w:w="1024" w:type="dxa"/>
          </w:tcPr>
          <w:p w:rsidR="007549E9" w:rsidRDefault="007549E9">
            <w:r w:rsidRPr="004B41EF">
              <w:rPr>
                <w:rFonts w:eastAsia="Calibri"/>
              </w:rPr>
              <w:t>n.v.t.</w:t>
            </w:r>
          </w:p>
        </w:tc>
        <w:tc>
          <w:tcPr>
            <w:tcW w:w="1024" w:type="dxa"/>
          </w:tcPr>
          <w:p w:rsidR="007549E9" w:rsidRDefault="007549E9">
            <w:r>
              <w:t>75%</w:t>
            </w:r>
          </w:p>
        </w:tc>
        <w:tc>
          <w:tcPr>
            <w:tcW w:w="1024" w:type="dxa"/>
          </w:tcPr>
          <w:p w:rsidR="007549E9" w:rsidRDefault="007549E9">
            <w:r>
              <w:t>100%</w:t>
            </w:r>
          </w:p>
        </w:tc>
      </w:tr>
      <w:tr w:rsidR="00567C4C" w:rsidRPr="00567C4C" w:rsidTr="00A5161A">
        <w:tc>
          <w:tcPr>
            <w:tcW w:w="2047" w:type="dxa"/>
          </w:tcPr>
          <w:p w:rsidR="00567C4C" w:rsidRPr="00567C4C" w:rsidRDefault="007549E9" w:rsidP="00567C4C">
            <w:pPr>
              <w:rPr>
                <w:rFonts w:eastAsia="Calibri"/>
              </w:rPr>
            </w:pPr>
            <w:r>
              <w:rPr>
                <w:rFonts w:eastAsia="Calibri"/>
              </w:rPr>
              <w:t>19:00 – 24:</w:t>
            </w:r>
            <w:r w:rsidR="00567C4C" w:rsidRPr="00567C4C">
              <w:rPr>
                <w:rFonts w:eastAsia="Calibri"/>
              </w:rPr>
              <w:t>00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50%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75%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100%</w:t>
            </w:r>
          </w:p>
        </w:tc>
      </w:tr>
    </w:tbl>
    <w:p w:rsidR="00BC7412" w:rsidRDefault="00BC7412">
      <w:pPr>
        <w:rPr>
          <w:szCs w:val="20"/>
        </w:rPr>
      </w:pPr>
    </w:p>
    <w:sectPr w:rsidR="00BC7412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4C"/>
    <w:rsid w:val="000701FE"/>
    <w:rsid w:val="000F1EF4"/>
    <w:rsid w:val="00261293"/>
    <w:rsid w:val="00313EA7"/>
    <w:rsid w:val="003428E2"/>
    <w:rsid w:val="0041554B"/>
    <w:rsid w:val="00567C4C"/>
    <w:rsid w:val="005F08B8"/>
    <w:rsid w:val="007549E9"/>
    <w:rsid w:val="007E2094"/>
    <w:rsid w:val="009E148E"/>
    <w:rsid w:val="00A01770"/>
    <w:rsid w:val="00BC7412"/>
    <w:rsid w:val="00C36C1A"/>
    <w:rsid w:val="00C3784D"/>
    <w:rsid w:val="00D24392"/>
    <w:rsid w:val="00DC24A5"/>
    <w:rsid w:val="00E472BF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rsid w:val="00567C4C"/>
    <w:pPr>
      <w:tabs>
        <w:tab w:val="left" w:pos="-1440"/>
        <w:tab w:val="left" w:pos="-720"/>
        <w:tab w:val="left" w:pos="0"/>
        <w:tab w:val="left" w:pos="380"/>
      </w:tabs>
      <w:spacing w:line="240" w:lineRule="auto"/>
    </w:pPr>
    <w:rPr>
      <w:rFonts w:ascii="Verdana" w:eastAsia="Times New Roman" w:hAnsi="Verdana" w:cs="Times New Roman"/>
      <w:sz w:val="22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1554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554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554B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55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554B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55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554B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0701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rsid w:val="00567C4C"/>
    <w:pPr>
      <w:tabs>
        <w:tab w:val="left" w:pos="-1440"/>
        <w:tab w:val="left" w:pos="-720"/>
        <w:tab w:val="left" w:pos="0"/>
        <w:tab w:val="left" w:pos="380"/>
      </w:tabs>
      <w:spacing w:line="240" w:lineRule="auto"/>
    </w:pPr>
    <w:rPr>
      <w:rFonts w:ascii="Verdana" w:eastAsia="Times New Roman" w:hAnsi="Verdana" w:cs="Times New Roman"/>
      <w:sz w:val="22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1554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554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554B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55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554B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55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554B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0701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unitedconsumers.com/tanken/informatie/gemiddelde-landelijke-adviesprijs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9A812603.dotm</Template>
  <TotalTime>0</TotalTime>
  <Pages>1</Pages>
  <Words>267</Words>
  <Characters>1653</Characters>
  <Application>Microsoft Office Word</Application>
  <DocSecurity>0</DocSecurity>
  <Lines>48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rmensink</dc:creator>
  <cp:lastModifiedBy>jsteinmeier</cp:lastModifiedBy>
  <cp:revision>2</cp:revision>
  <cp:lastPrinted>2018-07-11T13:10:00Z</cp:lastPrinted>
  <dcterms:created xsi:type="dcterms:W3CDTF">2018-10-02T12:00:00Z</dcterms:created>
  <dcterms:modified xsi:type="dcterms:W3CDTF">2018-10-02T12:00:00Z</dcterms:modified>
</cp:coreProperties>
</file>